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749A" w14:textId="77777777" w:rsidR="00194609" w:rsidRDefault="00194609" w:rsidP="00F5386B">
      <w:pPr>
        <w:widowControl w:val="0"/>
        <w:tabs>
          <w:tab w:val="left" w:pos="1440"/>
        </w:tabs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0125" w14:paraId="319CE729" w14:textId="77777777" w:rsidTr="00C70125">
        <w:tc>
          <w:tcPr>
            <w:tcW w:w="4531" w:type="dxa"/>
          </w:tcPr>
          <w:p w14:paraId="7EB8866A" w14:textId="177B3847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26AF7">
              <w:rPr>
                <w:rFonts w:ascii="Calibri" w:eastAsia="Calibri" w:hAnsi="Calibri" w:cs="Calibri"/>
                <w:color w:val="000000"/>
              </w:rPr>
              <w:t xml:space="preserve">Naziv in naslov proizvajalca licenčne programske opreme </w:t>
            </w:r>
            <w:proofErr w:type="spellStart"/>
            <w:r w:rsidRPr="00026AF7">
              <w:rPr>
                <w:rFonts w:ascii="Calibri" w:eastAsia="Calibri" w:hAnsi="Calibri" w:cs="Calibri"/>
                <w:color w:val="000000"/>
              </w:rPr>
              <w:t>JusticeConnect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:</w:t>
            </w:r>
          </w:p>
          <w:p w14:paraId="3D10924E" w14:textId="7DC0C628" w:rsidR="00C70125" w:rsidRDefault="00C70125" w:rsidP="00F5386B">
            <w:pPr>
              <w:widowControl w:val="0"/>
              <w:tabs>
                <w:tab w:val="left" w:pos="1440"/>
              </w:tabs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</w:p>
        </w:tc>
        <w:tc>
          <w:tcPr>
            <w:tcW w:w="4531" w:type="dxa"/>
          </w:tcPr>
          <w:p w14:paraId="6DA5933F" w14:textId="77777777" w:rsidR="00C70125" w:rsidRP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DC0F83">
              <w:rPr>
                <w:rFonts w:ascii="Calibri" w:eastAsia="Calibri" w:hAnsi="Calibri" w:cs="Calibri"/>
                <w:color w:val="000000"/>
              </w:rPr>
              <w:t>Margis</w:t>
            </w:r>
            <w:proofErr w:type="spellEnd"/>
            <w:r w:rsidRPr="00DC0F83">
              <w:rPr>
                <w:rFonts w:ascii="Calibri" w:eastAsia="Calibri" w:hAnsi="Calibri" w:cs="Calibri"/>
                <w:color w:val="000000"/>
              </w:rPr>
              <w:t xml:space="preserve"> d.o.o.</w:t>
            </w:r>
          </w:p>
          <w:p w14:paraId="3FC98916" w14:textId="53474DC4" w:rsid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DC0F83">
              <w:rPr>
                <w:rFonts w:ascii="Calibri" w:eastAsia="Calibri" w:hAnsi="Calibri" w:cs="Calibri"/>
                <w:color w:val="000000"/>
              </w:rPr>
              <w:t>Brnčičeva 41 G, 1231 Ljubljana-Črnuče</w:t>
            </w:r>
          </w:p>
        </w:tc>
      </w:tr>
    </w:tbl>
    <w:p w14:paraId="565788ED" w14:textId="77777777" w:rsidR="00C70125" w:rsidRDefault="00C70125" w:rsidP="00F5386B">
      <w:pPr>
        <w:widowControl w:val="0"/>
        <w:tabs>
          <w:tab w:val="left" w:pos="1440"/>
        </w:tabs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20A19547" w14:textId="77777777" w:rsidR="00DC0F83" w:rsidRDefault="00DC0F83" w:rsidP="00F5386B">
      <w:pPr>
        <w:widowControl w:val="0"/>
        <w:tabs>
          <w:tab w:val="left" w:pos="1440"/>
        </w:tabs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15471FCE" w14:textId="77777777" w:rsidR="00026AF7" w:rsidRPr="00026AF7" w:rsidRDefault="00026AF7" w:rsidP="00026AF7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0F2F4043" w14:textId="510C7A31" w:rsidR="00F5386B" w:rsidRPr="00DC0F83" w:rsidRDefault="00026AF7" w:rsidP="00F5386B">
      <w:pPr>
        <w:widowControl w:val="0"/>
        <w:tabs>
          <w:tab w:val="left" w:pos="1440"/>
        </w:tabs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>
        <w:rPr>
          <w:rFonts w:ascii="Calibri" w:eastAsia="Calibri" w:hAnsi="Calibri" w:cs="Calibri"/>
          <w:b/>
          <w:bCs/>
          <w:color w:val="000000"/>
          <w:lang w:eastAsia="en-US"/>
        </w:rPr>
        <w:t xml:space="preserve">Izjava </w:t>
      </w:r>
      <w:r w:rsidR="00DC0F83">
        <w:rPr>
          <w:rFonts w:ascii="Calibri" w:eastAsia="Calibri" w:hAnsi="Calibri" w:cs="Calibri"/>
          <w:b/>
          <w:bCs/>
          <w:color w:val="000000"/>
          <w:lang w:eastAsia="en-US"/>
        </w:rPr>
        <w:t xml:space="preserve">za </w:t>
      </w:r>
      <w:r w:rsidR="00DC0F83" w:rsidRPr="00DC0F83">
        <w:rPr>
          <w:rFonts w:ascii="Calibri" w:eastAsia="Calibri" w:hAnsi="Calibri" w:cs="Calibri"/>
          <w:b/>
          <w:bCs/>
          <w:color w:val="000000"/>
          <w:lang w:eastAsia="en-US"/>
        </w:rPr>
        <w:t xml:space="preserve">ureditev odnosa za opravljanje storitev vzdrževanja </w:t>
      </w:r>
      <w:r w:rsidRPr="00DC0F83">
        <w:rPr>
          <w:rFonts w:ascii="Calibri" w:eastAsia="Calibri" w:hAnsi="Calibri" w:cs="Calibri"/>
          <w:b/>
          <w:bCs/>
          <w:color w:val="000000"/>
          <w:lang w:eastAsia="en-US"/>
        </w:rPr>
        <w:t xml:space="preserve">licenčne programske opreme </w:t>
      </w:r>
      <w:proofErr w:type="spellStart"/>
      <w:r w:rsidRPr="00DC0F83">
        <w:rPr>
          <w:rFonts w:ascii="Calibri" w:eastAsia="Calibri" w:hAnsi="Calibri" w:cs="Calibri"/>
          <w:b/>
          <w:bCs/>
          <w:color w:val="000000"/>
          <w:lang w:eastAsia="en-US"/>
        </w:rPr>
        <w:t>JusticeConnect</w:t>
      </w:r>
      <w:proofErr w:type="spellEnd"/>
    </w:p>
    <w:p w14:paraId="0C518664" w14:textId="77777777" w:rsidR="00F5386B" w:rsidRDefault="00F5386B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39252AEF" w14:textId="77777777" w:rsidR="00C70125" w:rsidRDefault="00C70125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1AE3C634" w14:textId="1B3DBD03" w:rsidR="00026AF7" w:rsidRDefault="00026AF7" w:rsidP="00C70125">
      <w:pPr>
        <w:widowControl w:val="0"/>
        <w:tabs>
          <w:tab w:val="left" w:pos="1440"/>
        </w:tabs>
        <w:spacing w:line="276" w:lineRule="auto"/>
        <w:jc w:val="both"/>
        <w:rPr>
          <w:rFonts w:ascii="Calibri" w:eastAsia="Calibri" w:hAnsi="Calibri" w:cs="Calibri"/>
          <w:color w:val="000000"/>
          <w:lang w:eastAsia="en-US"/>
        </w:rPr>
      </w:pPr>
      <w:r>
        <w:rPr>
          <w:rFonts w:ascii="Calibri" w:eastAsia="Calibri" w:hAnsi="Calibri" w:cs="Calibri"/>
          <w:color w:val="000000"/>
          <w:lang w:eastAsia="en-US"/>
        </w:rPr>
        <w:t>Izjavljamo,</w:t>
      </w:r>
      <w:r w:rsidR="00C70125">
        <w:rPr>
          <w:rFonts w:ascii="Calibri" w:eastAsia="Calibri" w:hAnsi="Calibri" w:cs="Calibri"/>
          <w:color w:val="000000"/>
          <w:lang w:eastAsia="en-US"/>
        </w:rPr>
        <w:t xml:space="preserve"> da bosta </w:t>
      </w:r>
      <w:r>
        <w:rPr>
          <w:rFonts w:ascii="Calibri" w:eastAsia="Calibri" w:hAnsi="Calibri" w:cs="Calibri"/>
          <w:color w:val="000000"/>
          <w:lang w:eastAsia="en-US"/>
        </w:rPr>
        <w:t xml:space="preserve">ponudnik ______________________________ (naziv ponudnika) </w:t>
      </w:r>
      <w:r w:rsidR="00C70125">
        <w:rPr>
          <w:rFonts w:ascii="Calibri" w:eastAsia="Calibri" w:hAnsi="Calibri" w:cs="Calibri"/>
          <w:color w:val="000000"/>
          <w:lang w:eastAsia="en-US"/>
        </w:rPr>
        <w:t xml:space="preserve">in proizvajalec _____________________ </w:t>
      </w:r>
      <w:r>
        <w:rPr>
          <w:rFonts w:ascii="Calibri" w:eastAsia="Calibri" w:hAnsi="Calibri" w:cs="Calibri"/>
          <w:color w:val="000000"/>
          <w:lang w:eastAsia="en-US"/>
        </w:rPr>
        <w:t>vstopil</w:t>
      </w:r>
      <w:r w:rsidR="00C70125">
        <w:rPr>
          <w:rFonts w:ascii="Calibri" w:eastAsia="Calibri" w:hAnsi="Calibri" w:cs="Calibri"/>
          <w:color w:val="000000"/>
          <w:lang w:eastAsia="en-US"/>
        </w:rPr>
        <w:t>a</w:t>
      </w:r>
      <w:r>
        <w:rPr>
          <w:rFonts w:ascii="Calibri" w:eastAsia="Calibri" w:hAnsi="Calibri" w:cs="Calibri"/>
          <w:color w:val="000000"/>
          <w:lang w:eastAsia="en-US"/>
        </w:rPr>
        <w:t xml:space="preserve"> v partnerski odnos oziroma </w:t>
      </w:r>
      <w:r w:rsidR="00C70125">
        <w:rPr>
          <w:rFonts w:ascii="Calibri" w:eastAsia="Calibri" w:hAnsi="Calibri" w:cs="Calibri"/>
          <w:color w:val="000000"/>
          <w:lang w:eastAsia="en-US"/>
        </w:rPr>
        <w:t>u</w:t>
      </w:r>
      <w:r>
        <w:rPr>
          <w:rFonts w:ascii="Calibri" w:eastAsia="Calibri" w:hAnsi="Calibri" w:cs="Calibri"/>
          <w:color w:val="000000"/>
          <w:lang w:eastAsia="en-US"/>
        </w:rPr>
        <w:t>re</w:t>
      </w:r>
      <w:r w:rsidR="00C70125">
        <w:rPr>
          <w:rFonts w:ascii="Calibri" w:eastAsia="Calibri" w:hAnsi="Calibri" w:cs="Calibri"/>
          <w:color w:val="000000"/>
          <w:lang w:eastAsia="en-US"/>
        </w:rPr>
        <w:t>dila</w:t>
      </w:r>
      <w:r>
        <w:rPr>
          <w:rFonts w:ascii="Calibri" w:eastAsia="Calibri" w:hAnsi="Calibri" w:cs="Calibri"/>
          <w:color w:val="000000"/>
          <w:lang w:eastAsia="en-US"/>
        </w:rPr>
        <w:t xml:space="preserve"> poslovno razmerje </w:t>
      </w:r>
      <w:r w:rsidR="00C70125">
        <w:rPr>
          <w:rFonts w:ascii="Calibri" w:eastAsia="Calibri" w:hAnsi="Calibri" w:cs="Calibri"/>
          <w:color w:val="000000"/>
          <w:lang w:eastAsia="en-US"/>
        </w:rPr>
        <w:t xml:space="preserve">za opravljanje storitev vzdrževanja </w:t>
      </w:r>
      <w:r>
        <w:rPr>
          <w:rFonts w:ascii="Calibri" w:eastAsia="Calibri" w:hAnsi="Calibri" w:cs="Calibri"/>
          <w:color w:val="000000"/>
          <w:lang w:eastAsia="en-US"/>
        </w:rPr>
        <w:t xml:space="preserve">licenčne programske opreme </w:t>
      </w:r>
      <w:proofErr w:type="spellStart"/>
      <w:r>
        <w:rPr>
          <w:rFonts w:ascii="Calibri" w:eastAsia="Calibri" w:hAnsi="Calibri" w:cs="Calibri"/>
          <w:color w:val="000000"/>
          <w:lang w:eastAsia="en-US"/>
        </w:rPr>
        <w:t>JusticeConnect</w:t>
      </w:r>
      <w:proofErr w:type="spellEnd"/>
      <w:r>
        <w:rPr>
          <w:rFonts w:ascii="Calibri" w:eastAsia="Calibri" w:hAnsi="Calibri" w:cs="Calibri"/>
          <w:color w:val="000000"/>
          <w:lang w:eastAsia="en-US"/>
        </w:rPr>
        <w:t xml:space="preserve"> oziroma s to izjavo potrjujemo, da ima</w:t>
      </w:r>
      <w:r w:rsidR="00C70125">
        <w:rPr>
          <w:rFonts w:ascii="Calibri" w:eastAsia="Calibri" w:hAnsi="Calibri" w:cs="Calibri"/>
          <w:color w:val="000000"/>
          <w:lang w:eastAsia="en-US"/>
        </w:rPr>
        <w:t>ta</w:t>
      </w:r>
      <w:r>
        <w:rPr>
          <w:rFonts w:ascii="Calibri" w:eastAsia="Calibri" w:hAnsi="Calibri" w:cs="Calibri"/>
          <w:color w:val="000000"/>
          <w:lang w:eastAsia="en-US"/>
        </w:rPr>
        <w:t xml:space="preserve"> poslovno razmerje že urejeno</w:t>
      </w:r>
      <w:r w:rsidR="00C70125">
        <w:rPr>
          <w:rFonts w:ascii="Calibri" w:eastAsia="Calibri" w:hAnsi="Calibri" w:cs="Calibri"/>
          <w:color w:val="000000"/>
          <w:lang w:eastAsia="en-US"/>
        </w:rPr>
        <w:t xml:space="preserve">. </w:t>
      </w:r>
      <w:r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7637DD02" w14:textId="77777777" w:rsidR="00026AF7" w:rsidRDefault="00026AF7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0299A07C" w14:textId="77777777" w:rsidR="00DC0F83" w:rsidRDefault="00DC0F83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727EF0BC" w14:textId="77777777" w:rsidR="00DC0F83" w:rsidRDefault="00DC0F83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519A38DA" w14:textId="77777777" w:rsidR="00C70125" w:rsidRDefault="00C70125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70125" w14:paraId="7BB963D8" w14:textId="77777777" w:rsidTr="00C70125">
        <w:tc>
          <w:tcPr>
            <w:tcW w:w="3020" w:type="dxa"/>
          </w:tcPr>
          <w:p w14:paraId="6FD0205E" w14:textId="1B7D15F5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Ime in priimek odgovorne osebe proizvajalca: </w:t>
            </w:r>
          </w:p>
        </w:tc>
        <w:tc>
          <w:tcPr>
            <w:tcW w:w="3021" w:type="dxa"/>
          </w:tcPr>
          <w:p w14:paraId="1E76B60E" w14:textId="357AEF0A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Kraj in Datum:</w:t>
            </w:r>
          </w:p>
        </w:tc>
        <w:tc>
          <w:tcPr>
            <w:tcW w:w="3021" w:type="dxa"/>
          </w:tcPr>
          <w:p w14:paraId="4B32ECF6" w14:textId="130F7234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Podpis</w:t>
            </w:r>
            <w:r w:rsidR="00DC0F83">
              <w:rPr>
                <w:rFonts w:ascii="Calibri" w:eastAsia="Calibri" w:hAnsi="Calibri" w:cs="Calibri"/>
                <w:color w:val="000000"/>
              </w:rPr>
              <w:t xml:space="preserve"> in Žig</w:t>
            </w:r>
            <w:r>
              <w:rPr>
                <w:rFonts w:ascii="Calibri" w:eastAsia="Calibri" w:hAnsi="Calibri" w:cs="Calibri"/>
                <w:color w:val="000000"/>
              </w:rPr>
              <w:t>:</w:t>
            </w:r>
          </w:p>
        </w:tc>
      </w:tr>
      <w:tr w:rsidR="00C70125" w14:paraId="58AFA336" w14:textId="77777777" w:rsidTr="00C70125">
        <w:tc>
          <w:tcPr>
            <w:tcW w:w="3020" w:type="dxa"/>
          </w:tcPr>
          <w:p w14:paraId="69C1A1DA" w14:textId="77777777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5A730B55" w14:textId="77777777" w:rsid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6C4C55EC" w14:textId="77777777" w:rsid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742132E2" w14:textId="77777777" w:rsid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12384471" w14:textId="77777777" w:rsidR="00DC0F83" w:rsidRDefault="00DC0F83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21" w:type="dxa"/>
          </w:tcPr>
          <w:p w14:paraId="13A656FB" w14:textId="45FDA6A3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21" w:type="dxa"/>
          </w:tcPr>
          <w:p w14:paraId="6F6389F0" w14:textId="77777777" w:rsidR="00C70125" w:rsidRDefault="00C70125" w:rsidP="00C70125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70424545" w14:textId="77777777" w:rsidR="00C70125" w:rsidRDefault="00C70125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061346E8" w14:textId="77777777" w:rsidR="00026AF7" w:rsidRDefault="00026AF7" w:rsidP="00F5386B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p w14:paraId="37CD0561" w14:textId="77777777" w:rsidR="00DC0F83" w:rsidRDefault="00DC0F83" w:rsidP="00DC0F83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C0F83" w14:paraId="77AB87A3" w14:textId="77777777" w:rsidTr="00582D4C">
        <w:tc>
          <w:tcPr>
            <w:tcW w:w="3020" w:type="dxa"/>
          </w:tcPr>
          <w:p w14:paraId="4F54252A" w14:textId="674B599D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Ime in priimek odgovorne osebe ponudnika: </w:t>
            </w:r>
          </w:p>
        </w:tc>
        <w:tc>
          <w:tcPr>
            <w:tcW w:w="3021" w:type="dxa"/>
          </w:tcPr>
          <w:p w14:paraId="6A22AEAC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Kraj in Datum:</w:t>
            </w:r>
          </w:p>
        </w:tc>
        <w:tc>
          <w:tcPr>
            <w:tcW w:w="3021" w:type="dxa"/>
          </w:tcPr>
          <w:p w14:paraId="4F93E456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Podpis in Žig:</w:t>
            </w:r>
          </w:p>
        </w:tc>
      </w:tr>
      <w:tr w:rsidR="00DC0F83" w14:paraId="70F17FF9" w14:textId="77777777" w:rsidTr="00582D4C">
        <w:tc>
          <w:tcPr>
            <w:tcW w:w="3020" w:type="dxa"/>
          </w:tcPr>
          <w:p w14:paraId="0A7F7499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56A8D923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69EFF77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3CBB3359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74ADC33B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21" w:type="dxa"/>
          </w:tcPr>
          <w:p w14:paraId="4927AFD6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21" w:type="dxa"/>
          </w:tcPr>
          <w:p w14:paraId="129172E5" w14:textId="77777777" w:rsidR="00DC0F83" w:rsidRDefault="00DC0F83" w:rsidP="00582D4C">
            <w:pPr>
              <w:widowControl w:val="0"/>
              <w:tabs>
                <w:tab w:val="left" w:pos="1440"/>
              </w:tabs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572B0D0F" w14:textId="77777777" w:rsidR="00026AF7" w:rsidRDefault="00026AF7" w:rsidP="00DC0F83">
      <w:pPr>
        <w:widowControl w:val="0"/>
        <w:tabs>
          <w:tab w:val="left" w:pos="1440"/>
        </w:tabs>
        <w:spacing w:line="276" w:lineRule="auto"/>
        <w:rPr>
          <w:rFonts w:ascii="Calibri" w:eastAsia="Calibri" w:hAnsi="Calibri" w:cs="Calibri"/>
          <w:color w:val="000000"/>
          <w:lang w:eastAsia="en-US"/>
        </w:rPr>
      </w:pPr>
    </w:p>
    <w:sectPr w:rsidR="00026AF7" w:rsidSect="0052177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9" w:footer="10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550D" w14:textId="77777777" w:rsidR="00D12FCC" w:rsidRDefault="00D12FCC">
      <w:r>
        <w:separator/>
      </w:r>
    </w:p>
  </w:endnote>
  <w:endnote w:type="continuationSeparator" w:id="0">
    <w:p w14:paraId="0796FDC0" w14:textId="77777777" w:rsidR="00D12FCC" w:rsidRDefault="00D1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1BC5" w14:textId="77777777" w:rsidR="00A860B1" w:rsidRDefault="00DC0F83" w:rsidP="00622AF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fldChar w:fldCharType="end"/>
    </w:r>
  </w:p>
  <w:p w14:paraId="540A1B4C" w14:textId="77777777" w:rsidR="00A860B1" w:rsidRDefault="00A860B1" w:rsidP="00E92DE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A6A" w14:textId="77777777" w:rsidR="00A860B1" w:rsidRPr="00E961E5" w:rsidRDefault="00DC0F83" w:rsidP="00E961E5">
    <w:pPr>
      <w:pStyle w:val="Noga"/>
      <w:tabs>
        <w:tab w:val="clear" w:pos="4536"/>
        <w:tab w:val="clear" w:pos="9072"/>
        <w:tab w:val="left" w:pos="8820"/>
      </w:tabs>
      <w:ind w:firstLine="1022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2AEEEB0" wp14:editId="2C079853">
              <wp:simplePos x="0" y="0"/>
              <wp:positionH relativeFrom="column">
                <wp:posOffset>0</wp:posOffset>
              </wp:positionH>
              <wp:positionV relativeFrom="paragraph">
                <wp:posOffset>-11430</wp:posOffset>
              </wp:positionV>
              <wp:extent cx="5760085" cy="0"/>
              <wp:effectExtent l="9525" t="7620" r="12065" b="1143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-0.9pt" to="453.55pt,-0.9pt"/>
          </w:pict>
        </mc:Fallback>
      </mc:AlternateContent>
    </w:r>
    <w:r w:rsidRPr="00D47552">
      <w:rPr>
        <w:rStyle w:val="tevilkastrani"/>
        <w:sz w:val="16"/>
        <w:szCs w:val="16"/>
      </w:rPr>
      <w:fldChar w:fldCharType="begin"/>
    </w:r>
    <w:r w:rsidRPr="00D47552">
      <w:rPr>
        <w:rStyle w:val="tevilkastrani"/>
        <w:sz w:val="16"/>
        <w:szCs w:val="16"/>
      </w:rPr>
      <w:instrText xml:space="preserve">PAGE  </w:instrText>
    </w:r>
    <w:r w:rsidRPr="00D47552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D47552">
      <w:rPr>
        <w:rStyle w:val="tevilkastrani"/>
        <w:sz w:val="16"/>
        <w:szCs w:val="16"/>
      </w:rPr>
      <w:fldChar w:fldCharType="end"/>
    </w:r>
    <w:r w:rsidRPr="002C7DC7">
      <w:rPr>
        <w:rStyle w:val="tevilkastrani"/>
        <w:sz w:val="16"/>
        <w:szCs w:val="16"/>
      </w:rPr>
      <w:t>/</w:t>
    </w:r>
    <w:r w:rsidRPr="002C7DC7">
      <w:rPr>
        <w:rStyle w:val="tevilkastrani"/>
        <w:sz w:val="16"/>
        <w:szCs w:val="16"/>
      </w:rPr>
      <w:fldChar w:fldCharType="begin"/>
    </w:r>
    <w:r w:rsidRPr="002C7DC7">
      <w:rPr>
        <w:rStyle w:val="tevilkastrani"/>
        <w:sz w:val="16"/>
        <w:szCs w:val="16"/>
      </w:rPr>
      <w:instrText xml:space="preserve"> NUMPAGES </w:instrText>
    </w:r>
    <w:r w:rsidRPr="002C7DC7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2C7DC7">
      <w:rPr>
        <w:rStyle w:val="tevilkastran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1725" w14:textId="77777777" w:rsidR="00A860B1" w:rsidRPr="007F597F" w:rsidRDefault="00A860B1" w:rsidP="001A550A">
    <w:pPr>
      <w:autoSpaceDE w:val="0"/>
      <w:autoSpaceDN w:val="0"/>
      <w:adjustRightInd w:val="0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8E51" w14:textId="77777777" w:rsidR="00D12FCC" w:rsidRDefault="00D12FCC">
      <w:r>
        <w:separator/>
      </w:r>
    </w:p>
  </w:footnote>
  <w:footnote w:type="continuationSeparator" w:id="0">
    <w:p w14:paraId="050AC38F" w14:textId="77777777" w:rsidR="00D12FCC" w:rsidRDefault="00D1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640D" w14:textId="77777777" w:rsidR="004F0DA7" w:rsidRPr="00C03573" w:rsidRDefault="004F0DA7" w:rsidP="00C0357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Calibri" w:eastAsia="Calibri" w:hAnsi="Calibri"/>
        <w:b/>
        <w:bCs/>
        <w:noProof/>
        <w:color w:val="7F7F7F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8282" w14:textId="77777777" w:rsidR="00C03573" w:rsidRDefault="00DC0F83" w:rsidP="00C0357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</w:pPr>
    <w:r w:rsidRPr="00CE617A">
      <w:rPr>
        <w:rFonts w:ascii="Calibri" w:eastAsia="Calibri" w:hAnsi="Calibri"/>
        <w:noProof/>
        <w:color w:val="7F7F7F"/>
      </w:rPr>
      <w:drawing>
        <wp:anchor distT="0" distB="0" distL="114300" distR="114300" simplePos="0" relativeHeight="251658240" behindDoc="0" locked="0" layoutInCell="1" allowOverlap="1" wp14:anchorId="3A6B7F72" wp14:editId="49050358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0A624" w14:textId="77777777" w:rsidR="00617CA2" w:rsidRDefault="00617CA2" w:rsidP="00C0357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Theme="majorHAnsi" w:eastAsia="Calibri" w:hAnsiTheme="majorHAnsi"/>
        <w:b/>
        <w:bCs/>
        <w:noProof/>
        <w:color w:val="7F7F7F" w:themeColor="text1" w:themeTint="80"/>
        <w:sz w:val="18"/>
        <w:szCs w:val="18"/>
        <w:lang w:eastAsia="en-US"/>
      </w:rPr>
    </w:pPr>
  </w:p>
  <w:p w14:paraId="08E2A918" w14:textId="77777777" w:rsidR="00C03573" w:rsidRPr="00C03573" w:rsidRDefault="00DC0F83" w:rsidP="00C0357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Calibri" w:eastAsia="Calibri" w:hAnsi="Calibri"/>
        <w:b/>
        <w:bCs/>
        <w:noProof/>
        <w:color w:val="7F7F7F"/>
        <w:sz w:val="22"/>
        <w:szCs w:val="22"/>
        <w:lang w:eastAsia="en-US"/>
      </w:rPr>
    </w:pP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Šubičeva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ulica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2,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1000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Ljubljana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br/>
      <w:t xml:space="preserve"> +386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>1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244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="00B04309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 xml:space="preserve"> | </w:t>
    </w:r>
    <w:hyperlink r:id="rId2" w:history="1">
      <w:r w:rsidR="00700D6A"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vlozisce.ljdodv@gov.si</w:t>
      </w:r>
    </w:hyperlink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 |</w:t>
    </w:r>
    <w:r w:rsidRPr="00700D6A">
      <w:rPr>
        <w:rFonts w:ascii="Cambria" w:eastAsia="Cambria" w:hAnsi="Cambria"/>
        <w:color w:val="7F7F7F" w:themeColor="text1" w:themeTint="80"/>
        <w:spacing w:val="20"/>
        <w:sz w:val="16"/>
        <w:szCs w:val="16"/>
        <w:lang w:eastAsia="en-US"/>
      </w:rPr>
      <w:t xml:space="preserve"> </w:t>
    </w:r>
    <w:hyperlink r:id="rId3" w:history="1">
      <w:r w:rsidR="00C03573"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www.dodv-rs.si</w:t>
      </w:r>
    </w:hyperlink>
    <w:r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  <w:br/>
    </w:r>
    <w:r w:rsidR="00D45AE7">
      <w:rPr>
        <w:rFonts w:ascii="Calibri" w:eastAsia="Calibri" w:hAnsi="Calibri"/>
      </w:rPr>
      <w:pict w14:anchorId="605E1305">
        <v:rect id="_x0000_i1025" style="width:470.3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9FB"/>
    <w:multiLevelType w:val="hybridMultilevel"/>
    <w:tmpl w:val="FA901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AB60986"/>
    <w:multiLevelType w:val="hybridMultilevel"/>
    <w:tmpl w:val="48FAFF88"/>
    <w:lvl w:ilvl="0" w:tplc="0D04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21E99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CA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0E0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8CB7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C660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A6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4AB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566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94855"/>
    <w:multiLevelType w:val="hybridMultilevel"/>
    <w:tmpl w:val="DEA4F42C"/>
    <w:lvl w:ilvl="0" w:tplc="5492D0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492D06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15BF"/>
    <w:multiLevelType w:val="hybridMultilevel"/>
    <w:tmpl w:val="1E82D272"/>
    <w:lvl w:ilvl="0" w:tplc="63D2F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20E50"/>
    <w:multiLevelType w:val="hybridMultilevel"/>
    <w:tmpl w:val="D926379E"/>
    <w:lvl w:ilvl="0" w:tplc="E67CE3F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F3B38"/>
    <w:multiLevelType w:val="hybridMultilevel"/>
    <w:tmpl w:val="F4A2B41A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92439"/>
    <w:multiLevelType w:val="hybridMultilevel"/>
    <w:tmpl w:val="9CEECAB8"/>
    <w:lvl w:ilvl="0" w:tplc="8454F54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E28E8"/>
    <w:multiLevelType w:val="hybridMultilevel"/>
    <w:tmpl w:val="B8BC8D30"/>
    <w:lvl w:ilvl="0" w:tplc="5492D0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13BC1"/>
    <w:multiLevelType w:val="hybridMultilevel"/>
    <w:tmpl w:val="929E30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64167"/>
    <w:multiLevelType w:val="hybridMultilevel"/>
    <w:tmpl w:val="C09A6A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B452B"/>
    <w:multiLevelType w:val="hybridMultilevel"/>
    <w:tmpl w:val="C0AE7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545F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A45651"/>
    <w:multiLevelType w:val="hybridMultilevel"/>
    <w:tmpl w:val="37E0E66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8B60A1"/>
    <w:multiLevelType w:val="hybridMultilevel"/>
    <w:tmpl w:val="4B7C60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F5664"/>
    <w:multiLevelType w:val="hybridMultilevel"/>
    <w:tmpl w:val="B5D2C87A"/>
    <w:lvl w:ilvl="0" w:tplc="1764CCA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A7F33"/>
    <w:multiLevelType w:val="hybridMultilevel"/>
    <w:tmpl w:val="5C66464A"/>
    <w:lvl w:ilvl="0" w:tplc="5492D06C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5633715"/>
    <w:multiLevelType w:val="hybridMultilevel"/>
    <w:tmpl w:val="55E0D3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21365"/>
    <w:multiLevelType w:val="hybridMultilevel"/>
    <w:tmpl w:val="88D83F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5489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1">
    <w:nsid w:val="7BA37EF6"/>
    <w:multiLevelType w:val="hybridMultilevel"/>
    <w:tmpl w:val="CBFE5DFA"/>
    <w:lvl w:ilvl="0" w:tplc="E6643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BC8ED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EAD6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4A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CA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0E4A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85F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24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5CF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A2649"/>
    <w:multiLevelType w:val="hybridMultilevel"/>
    <w:tmpl w:val="F94EF29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8941070">
    <w:abstractNumId w:val="19"/>
  </w:num>
  <w:num w:numId="2" w16cid:durableId="638538319">
    <w:abstractNumId w:val="1"/>
  </w:num>
  <w:num w:numId="3" w16cid:durableId="1787499971">
    <w:abstractNumId w:val="0"/>
  </w:num>
  <w:num w:numId="4" w16cid:durableId="280456265">
    <w:abstractNumId w:val="4"/>
  </w:num>
  <w:num w:numId="5" w16cid:durableId="611787791">
    <w:abstractNumId w:val="5"/>
  </w:num>
  <w:num w:numId="6" w16cid:durableId="40060139">
    <w:abstractNumId w:val="13"/>
  </w:num>
  <w:num w:numId="7" w16cid:durableId="1407344110">
    <w:abstractNumId w:val="11"/>
  </w:num>
  <w:num w:numId="8" w16cid:durableId="1024792064">
    <w:abstractNumId w:val="7"/>
  </w:num>
  <w:num w:numId="9" w16cid:durableId="2058118135">
    <w:abstractNumId w:val="12"/>
  </w:num>
  <w:num w:numId="10" w16cid:durableId="105076442">
    <w:abstractNumId w:val="17"/>
  </w:num>
  <w:num w:numId="11" w16cid:durableId="899484315">
    <w:abstractNumId w:val="20"/>
  </w:num>
  <w:num w:numId="12" w16cid:durableId="2124686798">
    <w:abstractNumId w:val="2"/>
  </w:num>
  <w:num w:numId="13" w16cid:durableId="838155242">
    <w:abstractNumId w:val="8"/>
  </w:num>
  <w:num w:numId="14" w16cid:durableId="1867450870">
    <w:abstractNumId w:val="15"/>
  </w:num>
  <w:num w:numId="15" w16cid:durableId="1425106900">
    <w:abstractNumId w:val="18"/>
  </w:num>
  <w:num w:numId="16" w16cid:durableId="1680228724">
    <w:abstractNumId w:val="3"/>
  </w:num>
  <w:num w:numId="17" w16cid:durableId="1301692554">
    <w:abstractNumId w:val="9"/>
  </w:num>
  <w:num w:numId="18" w16cid:durableId="1922979693">
    <w:abstractNumId w:val="16"/>
  </w:num>
  <w:num w:numId="19" w16cid:durableId="55445659">
    <w:abstractNumId w:val="10"/>
  </w:num>
  <w:num w:numId="20" w16cid:durableId="2018996895">
    <w:abstractNumId w:val="14"/>
  </w:num>
  <w:num w:numId="21" w16cid:durableId="5953330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26"/>
    <w:rsid w:val="00002C51"/>
    <w:rsid w:val="00006A0D"/>
    <w:rsid w:val="0001131E"/>
    <w:rsid w:val="00013985"/>
    <w:rsid w:val="00015F4F"/>
    <w:rsid w:val="0002446D"/>
    <w:rsid w:val="00026AF7"/>
    <w:rsid w:val="0003150B"/>
    <w:rsid w:val="00037113"/>
    <w:rsid w:val="0004354A"/>
    <w:rsid w:val="00046B16"/>
    <w:rsid w:val="00052517"/>
    <w:rsid w:val="00056060"/>
    <w:rsid w:val="00063970"/>
    <w:rsid w:val="00065B31"/>
    <w:rsid w:val="00070292"/>
    <w:rsid w:val="000728A4"/>
    <w:rsid w:val="00074946"/>
    <w:rsid w:val="0007627A"/>
    <w:rsid w:val="000777AC"/>
    <w:rsid w:val="00084524"/>
    <w:rsid w:val="00094543"/>
    <w:rsid w:val="000A0B00"/>
    <w:rsid w:val="000A69B4"/>
    <w:rsid w:val="000B0389"/>
    <w:rsid w:val="000B1500"/>
    <w:rsid w:val="000C197B"/>
    <w:rsid w:val="000C5AE1"/>
    <w:rsid w:val="000E1906"/>
    <w:rsid w:val="000E4C91"/>
    <w:rsid w:val="000E64C4"/>
    <w:rsid w:val="00105A0D"/>
    <w:rsid w:val="00125BC4"/>
    <w:rsid w:val="00126E12"/>
    <w:rsid w:val="001339EB"/>
    <w:rsid w:val="0013794D"/>
    <w:rsid w:val="00141E06"/>
    <w:rsid w:val="00143204"/>
    <w:rsid w:val="0015067C"/>
    <w:rsid w:val="00150B31"/>
    <w:rsid w:val="00164B6B"/>
    <w:rsid w:val="00167924"/>
    <w:rsid w:val="00174C9C"/>
    <w:rsid w:val="001764EA"/>
    <w:rsid w:val="0018414D"/>
    <w:rsid w:val="001872D0"/>
    <w:rsid w:val="00194609"/>
    <w:rsid w:val="001951F7"/>
    <w:rsid w:val="001A50AE"/>
    <w:rsid w:val="001A550A"/>
    <w:rsid w:val="001B5528"/>
    <w:rsid w:val="001B637D"/>
    <w:rsid w:val="001B7D4B"/>
    <w:rsid w:val="001C3F46"/>
    <w:rsid w:val="001D3F57"/>
    <w:rsid w:val="001D719F"/>
    <w:rsid w:val="001E06E3"/>
    <w:rsid w:val="001E2921"/>
    <w:rsid w:val="001E4687"/>
    <w:rsid w:val="001F18F0"/>
    <w:rsid w:val="001F62FB"/>
    <w:rsid w:val="001F7BB3"/>
    <w:rsid w:val="00210503"/>
    <w:rsid w:val="00210E2D"/>
    <w:rsid w:val="00224854"/>
    <w:rsid w:val="0023483D"/>
    <w:rsid w:val="00235686"/>
    <w:rsid w:val="00251B1D"/>
    <w:rsid w:val="0025643D"/>
    <w:rsid w:val="002568E7"/>
    <w:rsid w:val="00256D6F"/>
    <w:rsid w:val="00260761"/>
    <w:rsid w:val="00271750"/>
    <w:rsid w:val="002728B9"/>
    <w:rsid w:val="00277A47"/>
    <w:rsid w:val="002810BD"/>
    <w:rsid w:val="00287371"/>
    <w:rsid w:val="002A2AFD"/>
    <w:rsid w:val="002A5323"/>
    <w:rsid w:val="002B63F7"/>
    <w:rsid w:val="002C3467"/>
    <w:rsid w:val="002C73EE"/>
    <w:rsid w:val="002C7DC7"/>
    <w:rsid w:val="002D0062"/>
    <w:rsid w:val="002D5C7B"/>
    <w:rsid w:val="002E561B"/>
    <w:rsid w:val="002E572B"/>
    <w:rsid w:val="002F09E0"/>
    <w:rsid w:val="002F1C67"/>
    <w:rsid w:val="002F4E9D"/>
    <w:rsid w:val="003000B9"/>
    <w:rsid w:val="00301401"/>
    <w:rsid w:val="00302EE3"/>
    <w:rsid w:val="00312326"/>
    <w:rsid w:val="003250BE"/>
    <w:rsid w:val="003258BB"/>
    <w:rsid w:val="00337953"/>
    <w:rsid w:val="00353C8F"/>
    <w:rsid w:val="00362AE0"/>
    <w:rsid w:val="00375B2A"/>
    <w:rsid w:val="00380203"/>
    <w:rsid w:val="003869ED"/>
    <w:rsid w:val="003876BA"/>
    <w:rsid w:val="0039275F"/>
    <w:rsid w:val="003953F4"/>
    <w:rsid w:val="003A2561"/>
    <w:rsid w:val="003A573D"/>
    <w:rsid w:val="003A5D21"/>
    <w:rsid w:val="003B08FA"/>
    <w:rsid w:val="003B12D5"/>
    <w:rsid w:val="003B5BF6"/>
    <w:rsid w:val="003C57C1"/>
    <w:rsid w:val="003C7B24"/>
    <w:rsid w:val="003E0350"/>
    <w:rsid w:val="003E0F57"/>
    <w:rsid w:val="003E4895"/>
    <w:rsid w:val="003F22FE"/>
    <w:rsid w:val="0040181A"/>
    <w:rsid w:val="0040506C"/>
    <w:rsid w:val="00405147"/>
    <w:rsid w:val="00412542"/>
    <w:rsid w:val="0041339C"/>
    <w:rsid w:val="00425E09"/>
    <w:rsid w:val="00434C22"/>
    <w:rsid w:val="0044317F"/>
    <w:rsid w:val="004431E6"/>
    <w:rsid w:val="00447B99"/>
    <w:rsid w:val="00447CC3"/>
    <w:rsid w:val="004524E8"/>
    <w:rsid w:val="00452741"/>
    <w:rsid w:val="00455E96"/>
    <w:rsid w:val="00461DE5"/>
    <w:rsid w:val="00462977"/>
    <w:rsid w:val="004738F1"/>
    <w:rsid w:val="00487A4C"/>
    <w:rsid w:val="00496B9D"/>
    <w:rsid w:val="00496C01"/>
    <w:rsid w:val="004A469A"/>
    <w:rsid w:val="004B1347"/>
    <w:rsid w:val="004B21C1"/>
    <w:rsid w:val="004B6EFB"/>
    <w:rsid w:val="004C3643"/>
    <w:rsid w:val="004C638E"/>
    <w:rsid w:val="004D4519"/>
    <w:rsid w:val="004D4AF2"/>
    <w:rsid w:val="004D60EF"/>
    <w:rsid w:val="004E445A"/>
    <w:rsid w:val="004E7AEC"/>
    <w:rsid w:val="004F0DA7"/>
    <w:rsid w:val="004F6017"/>
    <w:rsid w:val="004F7C8F"/>
    <w:rsid w:val="004F7D50"/>
    <w:rsid w:val="005015BF"/>
    <w:rsid w:val="00501ED7"/>
    <w:rsid w:val="0050415A"/>
    <w:rsid w:val="00504280"/>
    <w:rsid w:val="00507ECC"/>
    <w:rsid w:val="00510C93"/>
    <w:rsid w:val="0052177E"/>
    <w:rsid w:val="00522046"/>
    <w:rsid w:val="005269A2"/>
    <w:rsid w:val="0053506E"/>
    <w:rsid w:val="00537C47"/>
    <w:rsid w:val="005415C1"/>
    <w:rsid w:val="00547133"/>
    <w:rsid w:val="00560CF5"/>
    <w:rsid w:val="0056321E"/>
    <w:rsid w:val="00563304"/>
    <w:rsid w:val="00577036"/>
    <w:rsid w:val="00584C13"/>
    <w:rsid w:val="0058569A"/>
    <w:rsid w:val="00585C47"/>
    <w:rsid w:val="005913BC"/>
    <w:rsid w:val="00592D22"/>
    <w:rsid w:val="00595E82"/>
    <w:rsid w:val="00597E56"/>
    <w:rsid w:val="005A096B"/>
    <w:rsid w:val="005A2346"/>
    <w:rsid w:val="005A3A29"/>
    <w:rsid w:val="005A4ADF"/>
    <w:rsid w:val="005A5A9E"/>
    <w:rsid w:val="005B0F3A"/>
    <w:rsid w:val="005B5E99"/>
    <w:rsid w:val="005B73B0"/>
    <w:rsid w:val="005C4868"/>
    <w:rsid w:val="005D059A"/>
    <w:rsid w:val="005D7629"/>
    <w:rsid w:val="005E4ACA"/>
    <w:rsid w:val="005F20A9"/>
    <w:rsid w:val="005F2E59"/>
    <w:rsid w:val="005F7692"/>
    <w:rsid w:val="0060365E"/>
    <w:rsid w:val="00603A6F"/>
    <w:rsid w:val="00611E88"/>
    <w:rsid w:val="00617CA2"/>
    <w:rsid w:val="00622AF3"/>
    <w:rsid w:val="00622DF8"/>
    <w:rsid w:val="00636234"/>
    <w:rsid w:val="0064166D"/>
    <w:rsid w:val="00643E61"/>
    <w:rsid w:val="00645734"/>
    <w:rsid w:val="00650A88"/>
    <w:rsid w:val="00653517"/>
    <w:rsid w:val="00660AF4"/>
    <w:rsid w:val="00676B6B"/>
    <w:rsid w:val="00680311"/>
    <w:rsid w:val="00680443"/>
    <w:rsid w:val="00684226"/>
    <w:rsid w:val="00685A6B"/>
    <w:rsid w:val="00686B1B"/>
    <w:rsid w:val="00695DDE"/>
    <w:rsid w:val="00697590"/>
    <w:rsid w:val="006A20FC"/>
    <w:rsid w:val="006A3D02"/>
    <w:rsid w:val="006A4FF5"/>
    <w:rsid w:val="006C1A15"/>
    <w:rsid w:val="006C1B2A"/>
    <w:rsid w:val="006C2ED8"/>
    <w:rsid w:val="006C7DCD"/>
    <w:rsid w:val="006D0F4C"/>
    <w:rsid w:val="006D26EF"/>
    <w:rsid w:val="006D6C04"/>
    <w:rsid w:val="006F413A"/>
    <w:rsid w:val="00700D6A"/>
    <w:rsid w:val="00702172"/>
    <w:rsid w:val="00702F17"/>
    <w:rsid w:val="007038FA"/>
    <w:rsid w:val="00705703"/>
    <w:rsid w:val="00713718"/>
    <w:rsid w:val="007149FD"/>
    <w:rsid w:val="00714B3A"/>
    <w:rsid w:val="00722C27"/>
    <w:rsid w:val="00733C06"/>
    <w:rsid w:val="00735500"/>
    <w:rsid w:val="007370D4"/>
    <w:rsid w:val="00737413"/>
    <w:rsid w:val="007404F5"/>
    <w:rsid w:val="0074071E"/>
    <w:rsid w:val="00747FEC"/>
    <w:rsid w:val="007501E1"/>
    <w:rsid w:val="00750DEF"/>
    <w:rsid w:val="007515AE"/>
    <w:rsid w:val="00760903"/>
    <w:rsid w:val="007640DA"/>
    <w:rsid w:val="00767E3D"/>
    <w:rsid w:val="00770FDC"/>
    <w:rsid w:val="00771680"/>
    <w:rsid w:val="00771D81"/>
    <w:rsid w:val="0077278A"/>
    <w:rsid w:val="00780F88"/>
    <w:rsid w:val="00785D2A"/>
    <w:rsid w:val="00787DE8"/>
    <w:rsid w:val="00792C64"/>
    <w:rsid w:val="007940A8"/>
    <w:rsid w:val="007A2CD1"/>
    <w:rsid w:val="007A6F35"/>
    <w:rsid w:val="007A7D8D"/>
    <w:rsid w:val="007B0404"/>
    <w:rsid w:val="007B75E5"/>
    <w:rsid w:val="007C7C3F"/>
    <w:rsid w:val="007D0899"/>
    <w:rsid w:val="007E025C"/>
    <w:rsid w:val="007E3FD6"/>
    <w:rsid w:val="007F0A4D"/>
    <w:rsid w:val="007F32AD"/>
    <w:rsid w:val="007F5897"/>
    <w:rsid w:val="007F597F"/>
    <w:rsid w:val="0080219F"/>
    <w:rsid w:val="0080234F"/>
    <w:rsid w:val="00811963"/>
    <w:rsid w:val="00812F33"/>
    <w:rsid w:val="0081678B"/>
    <w:rsid w:val="00821926"/>
    <w:rsid w:val="00831D7C"/>
    <w:rsid w:val="00831F30"/>
    <w:rsid w:val="00844C60"/>
    <w:rsid w:val="008674AE"/>
    <w:rsid w:val="00872DEB"/>
    <w:rsid w:val="00876592"/>
    <w:rsid w:val="00880517"/>
    <w:rsid w:val="00886067"/>
    <w:rsid w:val="00894973"/>
    <w:rsid w:val="008A23F9"/>
    <w:rsid w:val="008B1619"/>
    <w:rsid w:val="008C3197"/>
    <w:rsid w:val="008C7D41"/>
    <w:rsid w:val="008C7E18"/>
    <w:rsid w:val="008D1BF7"/>
    <w:rsid w:val="008D45F3"/>
    <w:rsid w:val="008E74E8"/>
    <w:rsid w:val="008F0A44"/>
    <w:rsid w:val="008F5329"/>
    <w:rsid w:val="008F567B"/>
    <w:rsid w:val="008F6590"/>
    <w:rsid w:val="00900F86"/>
    <w:rsid w:val="009010A0"/>
    <w:rsid w:val="0090210C"/>
    <w:rsid w:val="0091475D"/>
    <w:rsid w:val="00915230"/>
    <w:rsid w:val="0092798D"/>
    <w:rsid w:val="009305EE"/>
    <w:rsid w:val="00932ECB"/>
    <w:rsid w:val="00935FD6"/>
    <w:rsid w:val="00946E21"/>
    <w:rsid w:val="00953414"/>
    <w:rsid w:val="00956196"/>
    <w:rsid w:val="009617E6"/>
    <w:rsid w:val="0096268E"/>
    <w:rsid w:val="0096326F"/>
    <w:rsid w:val="009632AD"/>
    <w:rsid w:val="00965E3E"/>
    <w:rsid w:val="00972768"/>
    <w:rsid w:val="00977005"/>
    <w:rsid w:val="0098090F"/>
    <w:rsid w:val="00982568"/>
    <w:rsid w:val="00996BC2"/>
    <w:rsid w:val="009A23FB"/>
    <w:rsid w:val="009A3EAC"/>
    <w:rsid w:val="009C002E"/>
    <w:rsid w:val="009C1A1A"/>
    <w:rsid w:val="009D453F"/>
    <w:rsid w:val="009E2480"/>
    <w:rsid w:val="009E26ED"/>
    <w:rsid w:val="00A049F4"/>
    <w:rsid w:val="00A12F1C"/>
    <w:rsid w:val="00A15F1E"/>
    <w:rsid w:val="00A23394"/>
    <w:rsid w:val="00A252FC"/>
    <w:rsid w:val="00A27F58"/>
    <w:rsid w:val="00A32ACA"/>
    <w:rsid w:val="00A336EC"/>
    <w:rsid w:val="00A56BA7"/>
    <w:rsid w:val="00A66FA7"/>
    <w:rsid w:val="00A701FE"/>
    <w:rsid w:val="00A702F6"/>
    <w:rsid w:val="00A70A0F"/>
    <w:rsid w:val="00A726E8"/>
    <w:rsid w:val="00A824C2"/>
    <w:rsid w:val="00A8334B"/>
    <w:rsid w:val="00A860B1"/>
    <w:rsid w:val="00A87A83"/>
    <w:rsid w:val="00A902DF"/>
    <w:rsid w:val="00A90F7E"/>
    <w:rsid w:val="00A9232F"/>
    <w:rsid w:val="00A929F8"/>
    <w:rsid w:val="00A936CF"/>
    <w:rsid w:val="00A9698B"/>
    <w:rsid w:val="00AA3CAB"/>
    <w:rsid w:val="00AA74AA"/>
    <w:rsid w:val="00AA777D"/>
    <w:rsid w:val="00AC2F5B"/>
    <w:rsid w:val="00AC4761"/>
    <w:rsid w:val="00AD5A93"/>
    <w:rsid w:val="00AE2975"/>
    <w:rsid w:val="00AF2508"/>
    <w:rsid w:val="00B04309"/>
    <w:rsid w:val="00B10E97"/>
    <w:rsid w:val="00B12397"/>
    <w:rsid w:val="00B16F7F"/>
    <w:rsid w:val="00B240D0"/>
    <w:rsid w:val="00B325C2"/>
    <w:rsid w:val="00B33A68"/>
    <w:rsid w:val="00B444A9"/>
    <w:rsid w:val="00B519B2"/>
    <w:rsid w:val="00B5247A"/>
    <w:rsid w:val="00B6042F"/>
    <w:rsid w:val="00B60EC1"/>
    <w:rsid w:val="00B64B15"/>
    <w:rsid w:val="00B64DC0"/>
    <w:rsid w:val="00B64F51"/>
    <w:rsid w:val="00B67E07"/>
    <w:rsid w:val="00B74481"/>
    <w:rsid w:val="00B764AD"/>
    <w:rsid w:val="00B77C83"/>
    <w:rsid w:val="00B904DA"/>
    <w:rsid w:val="00B90F1A"/>
    <w:rsid w:val="00BA0607"/>
    <w:rsid w:val="00BB1C74"/>
    <w:rsid w:val="00BC1CAD"/>
    <w:rsid w:val="00BC3928"/>
    <w:rsid w:val="00BC7246"/>
    <w:rsid w:val="00BC74F8"/>
    <w:rsid w:val="00BD31D6"/>
    <w:rsid w:val="00BD3CAC"/>
    <w:rsid w:val="00BD5F79"/>
    <w:rsid w:val="00BE3DF9"/>
    <w:rsid w:val="00C00D0A"/>
    <w:rsid w:val="00C03573"/>
    <w:rsid w:val="00C17308"/>
    <w:rsid w:val="00C17A13"/>
    <w:rsid w:val="00C31A3C"/>
    <w:rsid w:val="00C32EB5"/>
    <w:rsid w:val="00C3656D"/>
    <w:rsid w:val="00C410A0"/>
    <w:rsid w:val="00C4745D"/>
    <w:rsid w:val="00C557A3"/>
    <w:rsid w:val="00C56A6D"/>
    <w:rsid w:val="00C61693"/>
    <w:rsid w:val="00C6489A"/>
    <w:rsid w:val="00C66772"/>
    <w:rsid w:val="00C70125"/>
    <w:rsid w:val="00C7048D"/>
    <w:rsid w:val="00C75A52"/>
    <w:rsid w:val="00C80FDE"/>
    <w:rsid w:val="00C87A13"/>
    <w:rsid w:val="00C9462B"/>
    <w:rsid w:val="00C94918"/>
    <w:rsid w:val="00C953D1"/>
    <w:rsid w:val="00C958F9"/>
    <w:rsid w:val="00C95A4C"/>
    <w:rsid w:val="00C95F8C"/>
    <w:rsid w:val="00CA4270"/>
    <w:rsid w:val="00CA48D8"/>
    <w:rsid w:val="00CB7084"/>
    <w:rsid w:val="00CC0A55"/>
    <w:rsid w:val="00CD0A51"/>
    <w:rsid w:val="00CF1C7D"/>
    <w:rsid w:val="00CF524B"/>
    <w:rsid w:val="00D03357"/>
    <w:rsid w:val="00D06DE9"/>
    <w:rsid w:val="00D07803"/>
    <w:rsid w:val="00D109F3"/>
    <w:rsid w:val="00D12FCC"/>
    <w:rsid w:val="00D138A5"/>
    <w:rsid w:val="00D246F1"/>
    <w:rsid w:val="00D3381E"/>
    <w:rsid w:val="00D45AE7"/>
    <w:rsid w:val="00D47552"/>
    <w:rsid w:val="00D51FD2"/>
    <w:rsid w:val="00D61EC1"/>
    <w:rsid w:val="00D7010D"/>
    <w:rsid w:val="00D703CE"/>
    <w:rsid w:val="00D768FE"/>
    <w:rsid w:val="00D83E39"/>
    <w:rsid w:val="00D96B18"/>
    <w:rsid w:val="00DB4C94"/>
    <w:rsid w:val="00DC0F83"/>
    <w:rsid w:val="00DC4A40"/>
    <w:rsid w:val="00DC58B7"/>
    <w:rsid w:val="00DD468A"/>
    <w:rsid w:val="00DD6481"/>
    <w:rsid w:val="00DD79E4"/>
    <w:rsid w:val="00DD7AFC"/>
    <w:rsid w:val="00E03FF5"/>
    <w:rsid w:val="00E072A2"/>
    <w:rsid w:val="00E15006"/>
    <w:rsid w:val="00E20C85"/>
    <w:rsid w:val="00E2121B"/>
    <w:rsid w:val="00E257BE"/>
    <w:rsid w:val="00E32925"/>
    <w:rsid w:val="00E3424B"/>
    <w:rsid w:val="00E40852"/>
    <w:rsid w:val="00E47E57"/>
    <w:rsid w:val="00E5406C"/>
    <w:rsid w:val="00E60061"/>
    <w:rsid w:val="00E63F8E"/>
    <w:rsid w:val="00E72B99"/>
    <w:rsid w:val="00E84877"/>
    <w:rsid w:val="00E85866"/>
    <w:rsid w:val="00E92345"/>
    <w:rsid w:val="00E92DEA"/>
    <w:rsid w:val="00E961E5"/>
    <w:rsid w:val="00EA1F0D"/>
    <w:rsid w:val="00EA2634"/>
    <w:rsid w:val="00EA466B"/>
    <w:rsid w:val="00EC2275"/>
    <w:rsid w:val="00ED2061"/>
    <w:rsid w:val="00ED3BE6"/>
    <w:rsid w:val="00EE2281"/>
    <w:rsid w:val="00EE760F"/>
    <w:rsid w:val="00EF6D32"/>
    <w:rsid w:val="00F0646C"/>
    <w:rsid w:val="00F065AC"/>
    <w:rsid w:val="00F123C4"/>
    <w:rsid w:val="00F22AA1"/>
    <w:rsid w:val="00F26E75"/>
    <w:rsid w:val="00F34F76"/>
    <w:rsid w:val="00F4122B"/>
    <w:rsid w:val="00F425B8"/>
    <w:rsid w:val="00F4448F"/>
    <w:rsid w:val="00F5386B"/>
    <w:rsid w:val="00F53F8B"/>
    <w:rsid w:val="00F5495A"/>
    <w:rsid w:val="00F55939"/>
    <w:rsid w:val="00F566DC"/>
    <w:rsid w:val="00F66B7C"/>
    <w:rsid w:val="00F67822"/>
    <w:rsid w:val="00F67D8C"/>
    <w:rsid w:val="00F72E95"/>
    <w:rsid w:val="00F73F8C"/>
    <w:rsid w:val="00F74595"/>
    <w:rsid w:val="00F75B1E"/>
    <w:rsid w:val="00F75F2A"/>
    <w:rsid w:val="00F77496"/>
    <w:rsid w:val="00F77FED"/>
    <w:rsid w:val="00F8654B"/>
    <w:rsid w:val="00FA1427"/>
    <w:rsid w:val="00FD1597"/>
    <w:rsid w:val="00FD22FE"/>
    <w:rsid w:val="00FD7D05"/>
    <w:rsid w:val="00FF2795"/>
    <w:rsid w:val="00FF3B7F"/>
    <w:rsid w:val="00FF482C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A0685"/>
  <w15:docId w15:val="{F0C67F2A-9244-4260-B8FD-B3D530D0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B0404"/>
    <w:rPr>
      <w:rFonts w:asciiTheme="minorHAnsi" w:hAnsiTheme="minorHAns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01401"/>
    <w:pPr>
      <w:ind w:right="28"/>
      <w:jc w:val="both"/>
    </w:pPr>
    <w:rPr>
      <w:rFonts w:ascii="Arial" w:hAnsi="Arial"/>
      <w:szCs w:val="20"/>
      <w:lang w:val="en-GB"/>
    </w:rPr>
  </w:style>
  <w:style w:type="paragraph" w:styleId="Glava">
    <w:name w:val="header"/>
    <w:basedOn w:val="Navaden"/>
    <w:link w:val="GlavaZnak"/>
    <w:uiPriority w:val="99"/>
    <w:rsid w:val="000728A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728A4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728A4"/>
  </w:style>
  <w:style w:type="paragraph" w:styleId="Besedilooblaka">
    <w:name w:val="Balloon Text"/>
    <w:basedOn w:val="Navaden"/>
    <w:semiHidden/>
    <w:rsid w:val="00DC58B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3506E"/>
    <w:rPr>
      <w:color w:val="0000FF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91475D"/>
    <w:rPr>
      <w:color w:val="808080"/>
    </w:rPr>
  </w:style>
  <w:style w:type="character" w:customStyle="1" w:styleId="GlavaZnak">
    <w:name w:val="Glava Znak"/>
    <w:basedOn w:val="Privzetapisavaodstavka"/>
    <w:link w:val="Glava"/>
    <w:uiPriority w:val="99"/>
    <w:locked/>
    <w:rsid w:val="0091475D"/>
    <w:rPr>
      <w:sz w:val="24"/>
      <w:szCs w:val="24"/>
    </w:rPr>
  </w:style>
  <w:style w:type="table" w:styleId="Tabelamrea">
    <w:name w:val="Table Grid"/>
    <w:basedOn w:val="Navadnatabela"/>
    <w:uiPriority w:val="59"/>
    <w:rsid w:val="0091475D"/>
    <w:rPr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72768"/>
    <w:pPr>
      <w:ind w:left="720"/>
      <w:contextualSpacing/>
    </w:pPr>
  </w:style>
  <w:style w:type="paragraph" w:styleId="Revizija">
    <w:name w:val="Revision"/>
    <w:hidden/>
    <w:uiPriority w:val="99"/>
    <w:semiHidden/>
    <w:rsid w:val="006D6C04"/>
    <w:rPr>
      <w:sz w:val="24"/>
      <w:szCs w:val="24"/>
    </w:rPr>
  </w:style>
  <w:style w:type="character" w:styleId="Pripombasklic">
    <w:name w:val="annotation reference"/>
    <w:basedOn w:val="Privzetapisavaodstavka"/>
    <w:semiHidden/>
    <w:unhideWhenUsed/>
    <w:rsid w:val="000777AC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0777A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777AC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777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777AC"/>
    <w:rPr>
      <w:b/>
      <w:bCs/>
    </w:rPr>
  </w:style>
  <w:style w:type="paragraph" w:styleId="Sprotnaopomba-besedilo">
    <w:name w:val="footnote text"/>
    <w:basedOn w:val="Navaden"/>
    <w:link w:val="Sprotnaopomba-besediloZnak"/>
    <w:semiHidden/>
    <w:unhideWhenUsed/>
    <w:rsid w:val="0070570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05703"/>
    <w:rPr>
      <w:rFonts w:asciiTheme="minorHAnsi" w:hAnsiTheme="minorHAnsi"/>
    </w:rPr>
  </w:style>
  <w:style w:type="character" w:styleId="Sprotnaopomba-sklic">
    <w:name w:val="footnote reference"/>
    <w:basedOn w:val="Privzetapisavaodstavka"/>
    <w:semiHidden/>
    <w:unhideWhenUsed/>
    <w:rsid w:val="00705703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8D1BF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F865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svn@SRC\Vpisniki\Predloge%20DP%2027092012\.DOPISI%20IN%20VLOGE%20SPLO&#352;NO%20ZA%20VSE%20ODDELKE%20Obrazci%20S\S01%20-%20Dopis%20-%20splo&#353;en%20obrazec,%20brez%20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6a5f4d5-36eb-4c57-8b54-05839aa0524d">72WMDPHYRSEN-2076758798-1178</_dlc_DocId>
    <_dlc_DocIdUrl xmlns="c6a5f4d5-36eb-4c57-8b54-05839aa0524d">
      <Url>https://intra.gov.si/sites/024-Vpisniki/_layouts/15/DocIdRedir.aspx?ID=72WMDPHYRSEN-2076758798-1178</Url>
      <Description>72WMDPHYRSEN-2076758798-1178</Description>
    </_dlc_DocIdUrl>
    <Datum xmlns="902a7d2d-3747-45cf-a29e-4c7cc099dd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224F884ADC8449860951C29B5F0BDF" ma:contentTypeVersion="3" ma:contentTypeDescription="Ustvari nov dokument." ma:contentTypeScope="" ma:versionID="a501b831c534bd1959a4dc29670432a4">
  <xsd:schema xmlns:xsd="http://www.w3.org/2001/XMLSchema" xmlns:xs="http://www.w3.org/2001/XMLSchema" xmlns:p="http://schemas.microsoft.com/office/2006/metadata/properties" xmlns:ns2="902a7d2d-3747-45cf-a29e-4c7cc099ddf6" xmlns:ns3="c6a5f4d5-36eb-4c57-8b54-05839aa0524d" targetNamespace="http://schemas.microsoft.com/office/2006/metadata/properties" ma:root="true" ma:fieldsID="54fa1d01b0783568f21a13c6b2c83739" ns2:_="" ns3:_="">
    <xsd:import namespace="902a7d2d-3747-45cf-a29e-4c7cc099ddf6"/>
    <xsd:import namespace="c6a5f4d5-36eb-4c57-8b54-05839aa0524d"/>
    <xsd:element name="properties">
      <xsd:complexType>
        <xsd:sequence>
          <xsd:element name="documentManagement">
            <xsd:complexType>
              <xsd:all>
                <xsd:element ref="ns2:Datum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a7d2d-3747-45cf-a29e-4c7cc099ddf6" elementFormDefault="qualified">
    <xsd:import namespace="http://schemas.microsoft.com/office/2006/documentManagement/types"/>
    <xsd:import namespace="http://schemas.microsoft.com/office/infopath/2007/PartnerControls"/>
    <xsd:element name="Datum" ma:index="8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5f4d5-36eb-4c57-8b54-05839aa0524d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10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047BF8-9BB0-46C9-85E3-FC2C763ED4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0F340-F610-4163-9695-626593E950A5}">
  <ds:schemaRefs>
    <ds:schemaRef ds:uri="http://schemas.microsoft.com/office/2006/metadata/properties"/>
    <ds:schemaRef ds:uri="http://schemas.microsoft.com/office/infopath/2007/PartnerControls"/>
    <ds:schemaRef ds:uri="c6a5f4d5-36eb-4c57-8b54-05839aa0524d"/>
    <ds:schemaRef ds:uri="902a7d2d-3747-45cf-a29e-4c7cc099ddf6"/>
  </ds:schemaRefs>
</ds:datastoreItem>
</file>

<file path=customXml/itemProps3.xml><?xml version="1.0" encoding="utf-8"?>
<ds:datastoreItem xmlns:ds="http://schemas.openxmlformats.org/officeDocument/2006/customXml" ds:itemID="{5168CA49-F1B8-48DD-B623-661F6A982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a7d2d-3747-45cf-a29e-4c7cc099ddf6"/>
    <ds:schemaRef ds:uri="c6a5f4d5-36eb-4c57-8b54-05839aa05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83B94-1E0C-487C-87E4-D04E7F1784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CA27E6-3E1F-47D8-B87C-AFD2002927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S01 - Dopis - splošen obrazec, brez A</Template>
  <TotalTime>0</TotalTime>
  <Pages>1</Pages>
  <Words>88</Words>
  <Characters>653</Characters>
  <Application>Microsoft Office Word</Application>
  <DocSecurity>4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SLOVENIJA</vt:lpstr>
      <vt:lpstr>REPUBLIKA SLOVENIJA</vt:lpstr>
    </vt:vector>
  </TitlesOfParts>
  <Company>Dp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SLOVENIJA</dc:title>
  <dc:creator>Marjan Kaligaro</dc:creator>
  <cp:lastModifiedBy>Renata Maras</cp:lastModifiedBy>
  <cp:revision>2</cp:revision>
  <cp:lastPrinted>2011-12-19T09:42:00Z</cp:lastPrinted>
  <dcterms:created xsi:type="dcterms:W3CDTF">2025-09-02T12:17:00Z</dcterms:created>
  <dcterms:modified xsi:type="dcterms:W3CDTF">2025-09-02T12:17:00Z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0x01010011224F884ADC8449860951C29B5F0BDF</vt:lpwstr>
  </property>
  <property fmtid="{D5CDD505-2E9C-101B-9397-08002B2CF9AE}" pid="3" name="_dlc_DocIdItemGuid">
    <vt:lpwstr>532c46c7-5d42-4740-920b-d158405cb6fd</vt:lpwstr>
  </property>
</Properties>
</file>